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Huntingdonshire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Huntingdonshire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Huntingdonshire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Huntingdonshire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Huntingdonshire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Huntingdonshire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42.1% </w:t>
      </w:r>
      <w:r w:rsidRPr="004747BF">
        <w:rPr>
          <w:rFonts w:ascii="Libre Franklin Light" w:eastAsia="Times New Roman" w:hAnsi="Libre Franklin Light" w:cs="Calibri Light"/>
        </w:rPr>
        <w:t xml:space="preserve">of those respondents classified as PGSI 8+ in Huntingdonshire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Huntingdonshire is estimated to be </w:t>
      </w:r>
      <w:r w:rsidRPr="00773DF7">
        <w:rPr>
          <w:rFonts w:ascii="Libre Franklin Light" w:eastAsia="Times New Roman" w:hAnsi="Libre Franklin Light" w:cs="Calibri Light"/>
          <w:b/>
          <w:bCs/>
          <w:color w:val="C45911" w:themeColor="accent2" w:themeShade="BF"/>
        </w:rPr>
        <w:t xml:space="preserve">£2,568,931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Huntingdonshire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Huntingdonshire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Huntingdonshire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Huntingdonshire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untingdon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Huntingdonshire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untingdon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Huntingdonshire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Huntingdonshire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42.1%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untingdon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Huntingdonshire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Huntingdonshire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Huntingdonshire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44.4%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Huntingdonshire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Huntingdonshire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Huntingdonshire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£2,568,931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Huntingdonshire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£41,844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£865,350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£61,991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£17,435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£31,964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£1,550,347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£2,568,931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Huntingdonshire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Huntingdonshire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Huntingdonshire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Huntingdonshire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Huntingdonshire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Huntingdonshire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Huntingdonshire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Huntingdonshire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Huntingdonshire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Huntingdonshire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Huntingdonshire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Huntingdonshire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EA4AC48-76E2-4665-8E48-5EC23DDDCB9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